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06EE5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B1B2287" w14:textId="2420A3EE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Watton Priory.</w:t>
      </w:r>
    </w:p>
    <w:p w14:paraId="5B087EFE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FCAA1E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17248D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Austin Friars at</w:t>
      </w:r>
    </w:p>
    <w:p w14:paraId="51E2258A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6BC703AF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4CE547A3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FA03D2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14D55" w14:textId="77777777" w:rsidR="00F22C40" w:rsidRDefault="00F22C40" w:rsidP="00F22C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2021</w:t>
      </w:r>
    </w:p>
    <w:p w14:paraId="795370B4" w14:textId="41B078A4" w:rsidR="00BA00AB" w:rsidRPr="00F22C4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22C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6ADAA" w14:textId="77777777" w:rsidR="00F22C40" w:rsidRDefault="00F22C40" w:rsidP="009139A6">
      <w:r>
        <w:separator/>
      </w:r>
    </w:p>
  </w:endnote>
  <w:endnote w:type="continuationSeparator" w:id="0">
    <w:p w14:paraId="1F0756AC" w14:textId="77777777" w:rsidR="00F22C40" w:rsidRDefault="00F22C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D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9E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8AD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7A780" w14:textId="77777777" w:rsidR="00F22C40" w:rsidRDefault="00F22C40" w:rsidP="009139A6">
      <w:r>
        <w:separator/>
      </w:r>
    </w:p>
  </w:footnote>
  <w:footnote w:type="continuationSeparator" w:id="0">
    <w:p w14:paraId="2A553827" w14:textId="77777777" w:rsidR="00F22C40" w:rsidRDefault="00F22C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7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32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1B9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C4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2C4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B2DC3"/>
  <w15:chartTrackingRefBased/>
  <w15:docId w15:val="{28BA3E4A-6FA1-4939-815F-4F4E9AB5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2021-05-17T19:21:00Z</dcterms:created>
  <dcterms:modified xsi:type="dcterms:W3CDTF">2021-05-17T19:22:00Z</dcterms:modified>
</cp:coreProperties>
</file>